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A61B6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61340C9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Wyke in Gillingham.</w:t>
      </w:r>
    </w:p>
    <w:p w14:paraId="4BA9254D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08E359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6A824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556D72F9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62E0AB13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the taxes of a fifteenth and a tenth.</w:t>
      </w:r>
    </w:p>
    <w:p w14:paraId="600FD1F7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59F6D74E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AEBEB9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D7B4EB" w14:textId="77777777" w:rsidR="00AD4584" w:rsidRDefault="00AD4584" w:rsidP="00AD45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2021</w:t>
      </w:r>
    </w:p>
    <w:p w14:paraId="5051C9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A2587" w14:textId="77777777" w:rsidR="00AD4584" w:rsidRDefault="00AD4584" w:rsidP="009139A6">
      <w:r>
        <w:separator/>
      </w:r>
    </w:p>
  </w:endnote>
  <w:endnote w:type="continuationSeparator" w:id="0">
    <w:p w14:paraId="2F5EE615" w14:textId="77777777" w:rsidR="00AD4584" w:rsidRDefault="00AD45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BF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FB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060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D6721" w14:textId="77777777" w:rsidR="00AD4584" w:rsidRDefault="00AD4584" w:rsidP="009139A6">
      <w:r>
        <w:separator/>
      </w:r>
    </w:p>
  </w:footnote>
  <w:footnote w:type="continuationSeparator" w:id="0">
    <w:p w14:paraId="4D0C2EAB" w14:textId="77777777" w:rsidR="00AD4584" w:rsidRDefault="00AD45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C9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78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94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584"/>
    <w:rsid w:val="000666E0"/>
    <w:rsid w:val="002510B7"/>
    <w:rsid w:val="005C130B"/>
    <w:rsid w:val="00826F5C"/>
    <w:rsid w:val="009139A6"/>
    <w:rsid w:val="009448BB"/>
    <w:rsid w:val="00A3176C"/>
    <w:rsid w:val="00AD458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0CE29"/>
  <w15:chartTrackingRefBased/>
  <w15:docId w15:val="{882E0DE2-BCA2-45A4-AC26-E308C2BE1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2021-10-23T13:38:00Z</dcterms:created>
  <dcterms:modified xsi:type="dcterms:W3CDTF">2021-10-23T13:38:00Z</dcterms:modified>
</cp:coreProperties>
</file>